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81A" w:rsidRPr="00360863" w:rsidRDefault="00F5081A" w:rsidP="00360863">
      <w:pPr>
        <w:jc w:val="right"/>
        <w:rPr>
          <w:sz w:val="28"/>
          <w:szCs w:val="28"/>
        </w:rPr>
      </w:pPr>
    </w:p>
    <w:p w:rsidR="00F5081A" w:rsidRDefault="00F5081A"/>
    <w:p w:rsidR="00F5081A" w:rsidRDefault="00F5081A"/>
    <w:p w:rsidR="00F5081A" w:rsidRDefault="00F5081A" w:rsidP="00EB78DA">
      <w:pPr>
        <w:tabs>
          <w:tab w:val="left" w:pos="2520"/>
        </w:tabs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98pt;margin-top:-36pt;width:53.4pt;height:63pt;z-index:251658240">
            <v:imagedata r:id="rId4" o:title=""/>
          </v:shape>
        </w:pict>
      </w:r>
    </w:p>
    <w:tbl>
      <w:tblPr>
        <w:tblpPr w:leftFromText="180" w:rightFromText="180" w:vertAnchor="text" w:horzAnchor="margin" w:tblpY="446"/>
        <w:tblW w:w="10041" w:type="dxa"/>
        <w:tblLayout w:type="fixed"/>
        <w:tblLook w:val="0000"/>
      </w:tblPr>
      <w:tblGrid>
        <w:gridCol w:w="2268"/>
        <w:gridCol w:w="877"/>
        <w:gridCol w:w="459"/>
        <w:gridCol w:w="795"/>
        <w:gridCol w:w="749"/>
        <w:gridCol w:w="2071"/>
        <w:gridCol w:w="1742"/>
        <w:gridCol w:w="699"/>
        <w:gridCol w:w="381"/>
      </w:tblGrid>
      <w:tr w:rsidR="00F5081A" w:rsidRPr="002D418A" w:rsidTr="00650D21">
        <w:trPr>
          <w:trHeight w:val="1618"/>
        </w:trPr>
        <w:tc>
          <w:tcPr>
            <w:tcW w:w="10041" w:type="dxa"/>
            <w:gridSpan w:val="9"/>
          </w:tcPr>
          <w:p w:rsidR="00F5081A" w:rsidRPr="00F9285E" w:rsidRDefault="00F5081A" w:rsidP="00E9659D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       СОВЕТ </w:t>
            </w:r>
            <w:r w:rsidRPr="00F9285E">
              <w:rPr>
                <w:sz w:val="32"/>
                <w:szCs w:val="32"/>
              </w:rPr>
              <w:t>МУНИЦИПАЛЬНОГО ОБРАЗОВАНИЯ</w:t>
            </w:r>
          </w:p>
          <w:p w:rsidR="00F5081A" w:rsidRDefault="00F5081A" w:rsidP="00E9659D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                     </w:t>
            </w:r>
            <w:r w:rsidRPr="00F9285E">
              <w:rPr>
                <w:sz w:val="32"/>
                <w:szCs w:val="32"/>
              </w:rPr>
              <w:t>ГУЛЬКЕВИЧСКИЙ РАЙОН</w:t>
            </w:r>
          </w:p>
          <w:p w:rsidR="00F5081A" w:rsidRPr="00F9285E" w:rsidRDefault="00F5081A" w:rsidP="00E9659D">
            <w:pPr>
              <w:jc w:val="center"/>
              <w:rPr>
                <w:sz w:val="32"/>
                <w:szCs w:val="32"/>
              </w:rPr>
            </w:pPr>
          </w:p>
          <w:p w:rsidR="00F5081A" w:rsidRPr="007E2EB7" w:rsidRDefault="00F5081A" w:rsidP="00E9659D">
            <w:pPr>
              <w:rPr>
                <w:b/>
                <w:sz w:val="36"/>
                <w:szCs w:val="36"/>
              </w:rPr>
            </w:pPr>
            <w:r w:rsidRPr="007E2EB7">
              <w:rPr>
                <w:b/>
                <w:sz w:val="36"/>
                <w:szCs w:val="36"/>
              </w:rPr>
              <w:t xml:space="preserve">                               </w:t>
            </w:r>
            <w:r w:rsidRPr="00813ECC">
              <w:rPr>
                <w:b/>
                <w:sz w:val="36"/>
                <w:szCs w:val="36"/>
              </w:rPr>
              <w:t xml:space="preserve">    </w:t>
            </w:r>
            <w:r w:rsidRPr="007E2EB7">
              <w:rPr>
                <w:b/>
                <w:sz w:val="36"/>
                <w:szCs w:val="36"/>
              </w:rPr>
              <w:t xml:space="preserve">  </w:t>
            </w:r>
            <w:r w:rsidRPr="00813ECC">
              <w:rPr>
                <w:b/>
                <w:sz w:val="36"/>
                <w:szCs w:val="36"/>
              </w:rPr>
              <w:t xml:space="preserve">  </w:t>
            </w:r>
            <w:r w:rsidRPr="007E2EB7">
              <w:rPr>
                <w:b/>
                <w:sz w:val="36"/>
                <w:szCs w:val="36"/>
              </w:rPr>
              <w:t>РЕШЕНИЕ</w:t>
            </w:r>
          </w:p>
        </w:tc>
      </w:tr>
      <w:tr w:rsidR="00F5081A" w:rsidRPr="002D418A" w:rsidTr="00650D21">
        <w:trPr>
          <w:trHeight w:val="419"/>
        </w:trPr>
        <w:tc>
          <w:tcPr>
            <w:tcW w:w="3604" w:type="dxa"/>
            <w:gridSpan w:val="3"/>
          </w:tcPr>
          <w:p w:rsidR="00F5081A" w:rsidRPr="007E2EB7" w:rsidRDefault="00F5081A" w:rsidP="00E9659D">
            <w:pPr>
              <w:jc w:val="right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</w:rPr>
              <w:t xml:space="preserve">           6</w:t>
            </w:r>
          </w:p>
        </w:tc>
        <w:tc>
          <w:tcPr>
            <w:tcW w:w="795" w:type="dxa"/>
            <w:vAlign w:val="center"/>
          </w:tcPr>
          <w:p w:rsidR="00F5081A" w:rsidRDefault="00F5081A" w:rsidP="00E9659D">
            <w:pPr>
              <w:jc w:val="center"/>
              <w:rPr>
                <w:sz w:val="32"/>
                <w:szCs w:val="32"/>
              </w:rPr>
            </w:pPr>
            <w:r>
              <w:rPr>
                <w:b/>
                <w:sz w:val="20"/>
                <w:szCs w:val="20"/>
              </w:rPr>
              <w:t>сессия</w:t>
            </w:r>
          </w:p>
        </w:tc>
        <w:tc>
          <w:tcPr>
            <w:tcW w:w="749" w:type="dxa"/>
          </w:tcPr>
          <w:p w:rsidR="00F5081A" w:rsidRPr="00650D21" w:rsidRDefault="00F5081A" w:rsidP="00E9659D">
            <w:pPr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  <w:lang w:val="en-US"/>
              </w:rPr>
              <w:t>VI</w:t>
            </w:r>
          </w:p>
        </w:tc>
        <w:tc>
          <w:tcPr>
            <w:tcW w:w="4893" w:type="dxa"/>
            <w:gridSpan w:val="4"/>
            <w:vAlign w:val="center"/>
          </w:tcPr>
          <w:p w:rsidR="00F5081A" w:rsidRDefault="00F5081A" w:rsidP="00E9659D">
            <w:pPr>
              <w:rPr>
                <w:sz w:val="32"/>
                <w:szCs w:val="32"/>
              </w:rPr>
            </w:pPr>
            <w:r>
              <w:rPr>
                <w:b/>
                <w:sz w:val="20"/>
                <w:szCs w:val="20"/>
              </w:rPr>
              <w:t>созыва</w:t>
            </w:r>
          </w:p>
        </w:tc>
      </w:tr>
      <w:tr w:rsidR="00F5081A" w:rsidRPr="002D418A" w:rsidTr="00650D21">
        <w:trPr>
          <w:trHeight w:val="173"/>
        </w:trPr>
        <w:tc>
          <w:tcPr>
            <w:tcW w:w="2268" w:type="dxa"/>
            <w:vAlign w:val="bottom"/>
          </w:tcPr>
          <w:p w:rsidR="00F5081A" w:rsidRDefault="00F5081A" w:rsidP="00E9659D">
            <w:pPr>
              <w:jc w:val="right"/>
            </w:pPr>
          </w:p>
          <w:p w:rsidR="00F5081A" w:rsidRPr="00650D21" w:rsidRDefault="00F5081A" w:rsidP="00E9659D">
            <w:pPr>
              <w:jc w:val="right"/>
              <w:rPr>
                <w:sz w:val="28"/>
                <w:szCs w:val="28"/>
              </w:rPr>
            </w:pPr>
            <w:r w:rsidRPr="00650D21">
              <w:rPr>
                <w:sz w:val="28"/>
                <w:szCs w:val="28"/>
              </w:rPr>
              <w:t>от</w:t>
            </w:r>
            <w:r w:rsidRPr="00650D21">
              <w:rPr>
                <w:sz w:val="28"/>
                <w:szCs w:val="28"/>
                <w:lang w:val="en-US"/>
              </w:rPr>
              <w:t xml:space="preserve"> 25</w:t>
            </w:r>
            <w:r w:rsidRPr="00650D21">
              <w:rPr>
                <w:sz w:val="28"/>
                <w:szCs w:val="28"/>
              </w:rPr>
              <w:t>.12.2015 г.</w:t>
            </w:r>
          </w:p>
        </w:tc>
        <w:tc>
          <w:tcPr>
            <w:tcW w:w="877" w:type="dxa"/>
          </w:tcPr>
          <w:p w:rsidR="00F5081A" w:rsidRPr="00EF5B3F" w:rsidRDefault="00F5081A" w:rsidP="00E965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074" w:type="dxa"/>
            <w:gridSpan w:val="4"/>
          </w:tcPr>
          <w:p w:rsidR="00F5081A" w:rsidRPr="002D418A" w:rsidRDefault="00F5081A" w:rsidP="00E9659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42" w:type="dxa"/>
            <w:vAlign w:val="bottom"/>
          </w:tcPr>
          <w:p w:rsidR="00F5081A" w:rsidRPr="00650D21" w:rsidRDefault="00F5081A" w:rsidP="00E9659D">
            <w:pPr>
              <w:jc w:val="center"/>
              <w:rPr>
                <w:sz w:val="28"/>
                <w:szCs w:val="28"/>
              </w:rPr>
            </w:pPr>
            <w:r>
              <w:rPr>
                <w:sz w:val="22"/>
                <w:szCs w:val="22"/>
              </w:rPr>
              <w:t xml:space="preserve">           </w:t>
            </w:r>
            <w:r>
              <w:rPr>
                <w:sz w:val="22"/>
                <w:szCs w:val="22"/>
                <w:lang w:val="en-US"/>
              </w:rPr>
              <w:t xml:space="preserve">     </w:t>
            </w:r>
            <w:r w:rsidRPr="00650D21">
              <w:rPr>
                <w:sz w:val="28"/>
                <w:szCs w:val="28"/>
              </w:rPr>
              <w:t>№ 11</w:t>
            </w:r>
          </w:p>
        </w:tc>
        <w:tc>
          <w:tcPr>
            <w:tcW w:w="699" w:type="dxa"/>
          </w:tcPr>
          <w:p w:rsidR="00F5081A" w:rsidRPr="00EF5B3F" w:rsidRDefault="00F5081A" w:rsidP="00E965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1" w:type="dxa"/>
          </w:tcPr>
          <w:p w:rsidR="00F5081A" w:rsidRPr="002D418A" w:rsidRDefault="00F5081A" w:rsidP="00E9659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5081A" w:rsidRPr="002D418A" w:rsidTr="00650D21">
        <w:trPr>
          <w:trHeight w:val="214"/>
        </w:trPr>
        <w:tc>
          <w:tcPr>
            <w:tcW w:w="10041" w:type="dxa"/>
            <w:gridSpan w:val="9"/>
          </w:tcPr>
          <w:p w:rsidR="00F5081A" w:rsidRPr="00473FE5" w:rsidRDefault="00F5081A" w:rsidP="00E9659D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                                                               </w:t>
            </w:r>
            <w:r>
              <w:rPr>
                <w:b/>
                <w:sz w:val="22"/>
                <w:szCs w:val="22"/>
                <w:lang w:val="en-US"/>
              </w:rPr>
              <w:t xml:space="preserve">     </w:t>
            </w:r>
            <w:r w:rsidRPr="00473FE5">
              <w:rPr>
                <w:b/>
                <w:sz w:val="22"/>
                <w:szCs w:val="22"/>
              </w:rPr>
              <w:t>г. Гулькевичи</w:t>
            </w:r>
          </w:p>
        </w:tc>
      </w:tr>
    </w:tbl>
    <w:p w:rsidR="00F5081A" w:rsidRDefault="00F5081A"/>
    <w:p w:rsidR="00F5081A" w:rsidRDefault="00F5081A"/>
    <w:p w:rsidR="00F5081A" w:rsidRPr="00B17297" w:rsidRDefault="00F5081A"/>
    <w:tbl>
      <w:tblPr>
        <w:tblpPr w:leftFromText="180" w:rightFromText="180" w:vertAnchor="text" w:horzAnchor="margin" w:tblpY="128"/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48"/>
      </w:tblGrid>
      <w:tr w:rsidR="00F5081A" w:rsidTr="008723F1">
        <w:trPr>
          <w:trHeight w:val="1979"/>
        </w:trPr>
        <w:tc>
          <w:tcPr>
            <w:tcW w:w="9648" w:type="dxa"/>
            <w:tcBorders>
              <w:top w:val="nil"/>
              <w:left w:val="nil"/>
              <w:bottom w:val="nil"/>
              <w:right w:val="nil"/>
            </w:tcBorders>
          </w:tcPr>
          <w:p w:rsidR="00F5081A" w:rsidRPr="0060783E" w:rsidRDefault="00F5081A" w:rsidP="00EF7EFC">
            <w:pPr>
              <w:jc w:val="center"/>
              <w:rPr>
                <w:b/>
                <w:bCs/>
                <w:sz w:val="28"/>
                <w:szCs w:val="28"/>
              </w:rPr>
            </w:pPr>
            <w:r w:rsidRPr="0060783E">
              <w:rPr>
                <w:b/>
                <w:bCs/>
                <w:sz w:val="28"/>
                <w:szCs w:val="28"/>
              </w:rPr>
              <w:t>О даче согласия администрации муниципального образования Гулькевичски</w:t>
            </w:r>
            <w:r>
              <w:rPr>
                <w:b/>
                <w:bCs/>
                <w:sz w:val="28"/>
                <w:szCs w:val="28"/>
              </w:rPr>
              <w:t>й район на заключение соглашений</w:t>
            </w:r>
            <w:r w:rsidRPr="0060783E">
              <w:rPr>
                <w:b/>
                <w:bCs/>
                <w:sz w:val="28"/>
                <w:szCs w:val="28"/>
              </w:rPr>
              <w:t xml:space="preserve"> с администраци</w:t>
            </w:r>
            <w:r>
              <w:rPr>
                <w:b/>
                <w:bCs/>
                <w:sz w:val="28"/>
                <w:szCs w:val="28"/>
              </w:rPr>
              <w:t>ями</w:t>
            </w:r>
            <w:r w:rsidRPr="0060783E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 xml:space="preserve">городских и сельских поселений </w:t>
            </w:r>
            <w:r w:rsidRPr="0060783E">
              <w:rPr>
                <w:b/>
                <w:bCs/>
                <w:sz w:val="28"/>
                <w:szCs w:val="28"/>
              </w:rPr>
              <w:t>Г</w:t>
            </w:r>
            <w:r>
              <w:rPr>
                <w:b/>
                <w:bCs/>
                <w:sz w:val="28"/>
                <w:szCs w:val="28"/>
              </w:rPr>
              <w:t>улькевичского района о передаче</w:t>
            </w:r>
            <w:r w:rsidRPr="0060783E">
              <w:rPr>
                <w:b/>
                <w:bCs/>
                <w:sz w:val="28"/>
                <w:szCs w:val="28"/>
              </w:rPr>
              <w:t xml:space="preserve"> муниципальному образованию Гулькевичский район </w:t>
            </w:r>
            <w:r>
              <w:rPr>
                <w:b/>
                <w:bCs/>
                <w:sz w:val="28"/>
                <w:szCs w:val="28"/>
              </w:rPr>
              <w:t>полномочий по осуществлению муниципального земельного контроля в границах поселений, за счет межбюджетных трансфертов, предоставляемых из бюджетов этих поселений в бюджет муниципального образования Гулькевичский район на 2016 год</w:t>
            </w:r>
          </w:p>
        </w:tc>
      </w:tr>
      <w:tr w:rsidR="00F5081A" w:rsidTr="008723F1">
        <w:trPr>
          <w:trHeight w:val="254"/>
          <w:hidden/>
        </w:trPr>
        <w:tc>
          <w:tcPr>
            <w:tcW w:w="9648" w:type="dxa"/>
            <w:tcBorders>
              <w:top w:val="nil"/>
              <w:left w:val="nil"/>
              <w:bottom w:val="nil"/>
              <w:right w:val="nil"/>
            </w:tcBorders>
          </w:tcPr>
          <w:p w:rsidR="00F5081A" w:rsidRDefault="00F5081A" w:rsidP="004072CF">
            <w:pPr>
              <w:jc w:val="center"/>
              <w:rPr>
                <w:b/>
                <w:bCs/>
                <w:vanish/>
                <w:sz w:val="28"/>
                <w:szCs w:val="28"/>
              </w:rPr>
            </w:pPr>
            <w:r>
              <w:rPr>
                <w:b/>
                <w:bCs/>
                <w:vanish/>
                <w:sz w:val="28"/>
                <w:szCs w:val="28"/>
              </w:rPr>
              <w:t>отступ</w:t>
            </w:r>
          </w:p>
          <w:p w:rsidR="00F5081A" w:rsidRPr="00EB78DA" w:rsidRDefault="00F5081A" w:rsidP="004072C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F5081A" w:rsidRDefault="00F5081A" w:rsidP="009F1360">
      <w:pPr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Руководствуясь частью 4 статьи 15 Федерального закона от 6 октября 2003 года № 131-ФЗ «Об общих принципах организации местного самоуправления в Российской Федерации», принимая во внимание решение представительных органов городских и сельских поселений Гулькевичского района о даче согласия администрациям городских и сельских поселений Гулькевичского района на заключение соглашений с администрацией муниципального образования Гулькевичский район о передаче полномочий</w:t>
      </w:r>
      <w:r w:rsidRPr="00DA25EE">
        <w:rPr>
          <w:sz w:val="28"/>
          <w:szCs w:val="28"/>
        </w:rPr>
        <w:t xml:space="preserve"> </w:t>
      </w:r>
      <w:r w:rsidRPr="00DA25EE">
        <w:rPr>
          <w:bCs/>
          <w:sz w:val="28"/>
          <w:szCs w:val="28"/>
        </w:rPr>
        <w:t>по</w:t>
      </w:r>
      <w:r>
        <w:rPr>
          <w:bCs/>
          <w:sz w:val="28"/>
          <w:szCs w:val="28"/>
        </w:rPr>
        <w:t xml:space="preserve"> осуществлению муниципального земельного контроля в границах поселений</w:t>
      </w:r>
      <w:r w:rsidRPr="00DA25EE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за счет межбюджетных трансфертов, представляемых из бюджетов данных поселений в бюджет муниципального образования Гулькевичский район на 2016 год, Совет муниципального образования Гулькевичский район р е ш и л:</w:t>
      </w:r>
    </w:p>
    <w:p w:rsidR="00F5081A" w:rsidRPr="00DA25EE" w:rsidRDefault="00F5081A" w:rsidP="009F1360">
      <w:pPr>
        <w:ind w:firstLine="708"/>
        <w:jc w:val="both"/>
        <w:rPr>
          <w:sz w:val="28"/>
          <w:szCs w:val="28"/>
        </w:rPr>
      </w:pPr>
      <w:r w:rsidRPr="00DA25EE">
        <w:rPr>
          <w:color w:val="000000"/>
          <w:sz w:val="28"/>
          <w:szCs w:val="28"/>
        </w:rPr>
        <w:t>1. Дать согласие администрации муниципального образования Гулькевичски</w:t>
      </w:r>
      <w:r>
        <w:rPr>
          <w:color w:val="000000"/>
          <w:sz w:val="28"/>
          <w:szCs w:val="28"/>
        </w:rPr>
        <w:t>й район на заключение соглашений</w:t>
      </w:r>
      <w:r w:rsidRPr="00DA25EE">
        <w:rPr>
          <w:color w:val="000000"/>
          <w:sz w:val="28"/>
          <w:szCs w:val="28"/>
        </w:rPr>
        <w:t xml:space="preserve"> с</w:t>
      </w:r>
      <w:r>
        <w:rPr>
          <w:bCs/>
          <w:sz w:val="28"/>
          <w:szCs w:val="28"/>
        </w:rPr>
        <w:t xml:space="preserve"> администрациями городских и</w:t>
      </w:r>
      <w:r w:rsidRPr="00DA25EE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сельских поселений </w:t>
      </w:r>
      <w:r w:rsidRPr="00DA25EE">
        <w:rPr>
          <w:bCs/>
          <w:sz w:val="28"/>
          <w:szCs w:val="28"/>
        </w:rPr>
        <w:t xml:space="preserve">Гулькевичского района </w:t>
      </w:r>
      <w:r>
        <w:rPr>
          <w:bCs/>
          <w:sz w:val="28"/>
          <w:szCs w:val="28"/>
        </w:rPr>
        <w:t xml:space="preserve">на срок                                       с 1 января 2016 года по 31 декабря 2016 года </w:t>
      </w:r>
      <w:r w:rsidRPr="00DA25EE">
        <w:rPr>
          <w:bCs/>
          <w:sz w:val="28"/>
          <w:szCs w:val="28"/>
        </w:rPr>
        <w:t>о передаче</w:t>
      </w:r>
      <w:r w:rsidRPr="00EB0F68">
        <w:rPr>
          <w:bCs/>
          <w:sz w:val="28"/>
          <w:szCs w:val="28"/>
        </w:rPr>
        <w:t xml:space="preserve"> </w:t>
      </w:r>
      <w:r w:rsidRPr="00DA25EE">
        <w:rPr>
          <w:bCs/>
          <w:sz w:val="28"/>
          <w:szCs w:val="28"/>
        </w:rPr>
        <w:t>муниципальному образованию Гулькевичский</w:t>
      </w:r>
      <w:r>
        <w:rPr>
          <w:bCs/>
          <w:sz w:val="28"/>
          <w:szCs w:val="28"/>
        </w:rPr>
        <w:t xml:space="preserve"> район</w:t>
      </w:r>
      <w:r w:rsidRPr="00DA25E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полномочий по осуществлению муниципального земельного контроля в границах поселений</w:t>
      </w:r>
      <w:r w:rsidRPr="00B17297">
        <w:rPr>
          <w:bCs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за счет межбюджетных трансфертов предоставляемых из бюджетов этих поселений в бюджет муниципального образования Гулькевичский район в размере, согласно приложению к настоящему решению (прилагается)</w:t>
      </w:r>
      <w:r w:rsidRPr="00DA25EE">
        <w:rPr>
          <w:bCs/>
          <w:sz w:val="28"/>
          <w:szCs w:val="28"/>
        </w:rPr>
        <w:t>.</w:t>
      </w:r>
    </w:p>
    <w:p w:rsidR="00F5081A" w:rsidRPr="00E818B1" w:rsidRDefault="00F5081A" w:rsidP="00DA25EE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2. Контроль за выполнением настоящего решения возложить на</w:t>
      </w:r>
      <w:r w:rsidRPr="00E818B1">
        <w:rPr>
          <w:sz w:val="28"/>
          <w:szCs w:val="28"/>
        </w:rPr>
        <w:t xml:space="preserve"> комиссию по бюджету, налогам, сборам и муниципальной собственности Совета муниципального образования Гулькевичский район.</w:t>
      </w:r>
    </w:p>
    <w:p w:rsidR="00F5081A" w:rsidRDefault="00F5081A" w:rsidP="009F1360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Настоящее решение вступает в силу с 1 января 2016 года.</w:t>
      </w:r>
    </w:p>
    <w:p w:rsidR="00F5081A" w:rsidRDefault="00F5081A"/>
    <w:tbl>
      <w:tblPr>
        <w:tblW w:w="9936" w:type="dxa"/>
        <w:tblLayout w:type="fixed"/>
        <w:tblLook w:val="01E0"/>
      </w:tblPr>
      <w:tblGrid>
        <w:gridCol w:w="7338"/>
        <w:gridCol w:w="2598"/>
      </w:tblGrid>
      <w:tr w:rsidR="00F5081A" w:rsidRPr="000A55AD" w:rsidTr="00D41A1B">
        <w:tc>
          <w:tcPr>
            <w:tcW w:w="7338" w:type="dxa"/>
          </w:tcPr>
          <w:tbl>
            <w:tblPr>
              <w:tblW w:w="9531" w:type="dxa"/>
              <w:tblLayout w:type="fixed"/>
              <w:tblLook w:val="00A0"/>
            </w:tblPr>
            <w:tblGrid>
              <w:gridCol w:w="9531"/>
            </w:tblGrid>
            <w:tr w:rsidR="00F5081A" w:rsidTr="00D41A1B">
              <w:tc>
                <w:tcPr>
                  <w:tcW w:w="9531" w:type="dxa"/>
                  <w:vAlign w:val="bottom"/>
                </w:tcPr>
                <w:p w:rsidR="00F5081A" w:rsidRPr="00D41A1B" w:rsidRDefault="00F5081A" w:rsidP="00D41A1B">
                  <w:pPr>
                    <w:tabs>
                      <w:tab w:val="left" w:pos="7005"/>
                    </w:tabs>
                    <w:rPr>
                      <w:sz w:val="28"/>
                      <w:szCs w:val="28"/>
                    </w:rPr>
                  </w:pPr>
                  <w:r w:rsidRPr="00D41A1B">
                    <w:rPr>
                      <w:sz w:val="28"/>
                      <w:szCs w:val="28"/>
                    </w:rPr>
                    <w:t>Председатель Совета муниципального</w:t>
                  </w:r>
                </w:p>
                <w:p w:rsidR="00F5081A" w:rsidRDefault="00F5081A" w:rsidP="00D41A1B">
                  <w:pPr>
                    <w:pStyle w:val="a0"/>
                    <w:spacing w:line="276" w:lineRule="auto"/>
                  </w:pPr>
                  <w:r w:rsidRPr="00D41A1B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образования Гулькевичский район </w:t>
                  </w:r>
                </w:p>
              </w:tc>
            </w:tr>
          </w:tbl>
          <w:p w:rsidR="00F5081A" w:rsidRPr="000A55AD" w:rsidRDefault="00F5081A" w:rsidP="00D41A1B">
            <w:pPr>
              <w:rPr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2598" w:type="dxa"/>
            <w:vAlign w:val="bottom"/>
          </w:tcPr>
          <w:p w:rsidR="00F5081A" w:rsidRPr="000A55AD" w:rsidRDefault="00F5081A" w:rsidP="00D41A1B">
            <w:pPr>
              <w:tabs>
                <w:tab w:val="left" w:pos="7005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Н.Н.Записоцкий</w:t>
            </w:r>
          </w:p>
          <w:p w:rsidR="00F5081A" w:rsidRPr="000A55AD" w:rsidRDefault="00F5081A" w:rsidP="00D41A1B">
            <w:pPr>
              <w:jc w:val="right"/>
              <w:rPr>
                <w:color w:val="000000"/>
                <w:spacing w:val="-1"/>
                <w:sz w:val="28"/>
                <w:szCs w:val="28"/>
              </w:rPr>
            </w:pPr>
          </w:p>
        </w:tc>
      </w:tr>
    </w:tbl>
    <w:p w:rsidR="00F5081A" w:rsidRDefault="00F5081A" w:rsidP="00D41A1B">
      <w:pPr>
        <w:tabs>
          <w:tab w:val="left" w:pos="3390"/>
        </w:tabs>
        <w:rPr>
          <w:sz w:val="28"/>
          <w:szCs w:val="28"/>
        </w:rPr>
      </w:pPr>
    </w:p>
    <w:p w:rsidR="00F5081A" w:rsidRDefault="00F5081A" w:rsidP="00D41A1B">
      <w:pPr>
        <w:tabs>
          <w:tab w:val="left" w:pos="3390"/>
        </w:tabs>
        <w:rPr>
          <w:sz w:val="28"/>
          <w:szCs w:val="28"/>
        </w:rPr>
      </w:pPr>
    </w:p>
    <w:p w:rsidR="00F5081A" w:rsidRDefault="00F5081A" w:rsidP="00D41A1B">
      <w:pPr>
        <w:tabs>
          <w:tab w:val="left" w:pos="3390"/>
        </w:tabs>
        <w:rPr>
          <w:sz w:val="28"/>
          <w:szCs w:val="28"/>
        </w:rPr>
      </w:pPr>
    </w:p>
    <w:p w:rsidR="00F5081A" w:rsidRDefault="00F5081A" w:rsidP="00D41A1B">
      <w:pPr>
        <w:tabs>
          <w:tab w:val="left" w:pos="3390"/>
        </w:tabs>
        <w:rPr>
          <w:sz w:val="28"/>
          <w:szCs w:val="28"/>
        </w:rPr>
      </w:pPr>
    </w:p>
    <w:p w:rsidR="00F5081A" w:rsidRDefault="00F5081A" w:rsidP="00D41A1B">
      <w:pPr>
        <w:tabs>
          <w:tab w:val="left" w:pos="3390"/>
        </w:tabs>
        <w:rPr>
          <w:sz w:val="28"/>
          <w:szCs w:val="28"/>
        </w:rPr>
      </w:pPr>
    </w:p>
    <w:p w:rsidR="00F5081A" w:rsidRDefault="00F5081A" w:rsidP="00D41A1B">
      <w:pPr>
        <w:tabs>
          <w:tab w:val="left" w:pos="3390"/>
        </w:tabs>
        <w:rPr>
          <w:sz w:val="28"/>
          <w:szCs w:val="28"/>
        </w:rPr>
      </w:pPr>
    </w:p>
    <w:p w:rsidR="00F5081A" w:rsidRDefault="00F5081A" w:rsidP="00D41A1B">
      <w:pPr>
        <w:tabs>
          <w:tab w:val="left" w:pos="3390"/>
        </w:tabs>
        <w:rPr>
          <w:sz w:val="28"/>
          <w:szCs w:val="28"/>
        </w:rPr>
      </w:pPr>
    </w:p>
    <w:p w:rsidR="00F5081A" w:rsidRDefault="00F5081A" w:rsidP="00D41A1B">
      <w:pPr>
        <w:tabs>
          <w:tab w:val="left" w:pos="3390"/>
        </w:tabs>
        <w:rPr>
          <w:sz w:val="28"/>
          <w:szCs w:val="28"/>
        </w:rPr>
      </w:pPr>
    </w:p>
    <w:p w:rsidR="00F5081A" w:rsidRDefault="00F5081A" w:rsidP="00D41A1B">
      <w:pPr>
        <w:tabs>
          <w:tab w:val="left" w:pos="3390"/>
        </w:tabs>
        <w:rPr>
          <w:sz w:val="28"/>
          <w:szCs w:val="28"/>
        </w:rPr>
      </w:pPr>
    </w:p>
    <w:p w:rsidR="00F5081A" w:rsidRDefault="00F5081A" w:rsidP="00D41A1B">
      <w:pPr>
        <w:tabs>
          <w:tab w:val="left" w:pos="3390"/>
        </w:tabs>
        <w:rPr>
          <w:sz w:val="28"/>
          <w:szCs w:val="28"/>
        </w:rPr>
      </w:pPr>
    </w:p>
    <w:p w:rsidR="00F5081A" w:rsidRDefault="00F5081A" w:rsidP="00D41A1B">
      <w:pPr>
        <w:tabs>
          <w:tab w:val="left" w:pos="3390"/>
        </w:tabs>
        <w:rPr>
          <w:sz w:val="28"/>
          <w:szCs w:val="28"/>
        </w:rPr>
      </w:pPr>
    </w:p>
    <w:p w:rsidR="00F5081A" w:rsidRDefault="00F5081A" w:rsidP="00D41A1B">
      <w:pPr>
        <w:tabs>
          <w:tab w:val="left" w:pos="3390"/>
        </w:tabs>
        <w:rPr>
          <w:sz w:val="28"/>
          <w:szCs w:val="28"/>
        </w:rPr>
      </w:pPr>
    </w:p>
    <w:p w:rsidR="00F5081A" w:rsidRDefault="00F5081A" w:rsidP="00D41A1B">
      <w:pPr>
        <w:tabs>
          <w:tab w:val="left" w:pos="3390"/>
        </w:tabs>
        <w:rPr>
          <w:sz w:val="28"/>
          <w:szCs w:val="28"/>
        </w:rPr>
      </w:pPr>
    </w:p>
    <w:p w:rsidR="00F5081A" w:rsidRDefault="00F5081A" w:rsidP="00D41A1B">
      <w:pPr>
        <w:tabs>
          <w:tab w:val="left" w:pos="3390"/>
        </w:tabs>
        <w:rPr>
          <w:sz w:val="28"/>
          <w:szCs w:val="28"/>
        </w:rPr>
      </w:pPr>
    </w:p>
    <w:p w:rsidR="00F5081A" w:rsidRDefault="00F5081A" w:rsidP="00D41A1B">
      <w:pPr>
        <w:tabs>
          <w:tab w:val="left" w:pos="3390"/>
        </w:tabs>
        <w:rPr>
          <w:sz w:val="28"/>
          <w:szCs w:val="28"/>
        </w:rPr>
      </w:pPr>
    </w:p>
    <w:p w:rsidR="00F5081A" w:rsidRDefault="00F5081A" w:rsidP="00D41A1B">
      <w:pPr>
        <w:tabs>
          <w:tab w:val="left" w:pos="3390"/>
        </w:tabs>
        <w:rPr>
          <w:sz w:val="28"/>
          <w:szCs w:val="28"/>
        </w:rPr>
      </w:pPr>
    </w:p>
    <w:p w:rsidR="00F5081A" w:rsidRDefault="00F5081A" w:rsidP="00D41A1B">
      <w:pPr>
        <w:tabs>
          <w:tab w:val="left" w:pos="3390"/>
        </w:tabs>
        <w:rPr>
          <w:sz w:val="28"/>
          <w:szCs w:val="28"/>
        </w:rPr>
      </w:pPr>
    </w:p>
    <w:p w:rsidR="00F5081A" w:rsidRDefault="00F5081A" w:rsidP="00D41A1B">
      <w:pPr>
        <w:tabs>
          <w:tab w:val="left" w:pos="3390"/>
        </w:tabs>
        <w:rPr>
          <w:sz w:val="28"/>
          <w:szCs w:val="28"/>
        </w:rPr>
      </w:pPr>
    </w:p>
    <w:p w:rsidR="00F5081A" w:rsidRDefault="00F5081A" w:rsidP="00D41A1B">
      <w:pPr>
        <w:tabs>
          <w:tab w:val="left" w:pos="3390"/>
        </w:tabs>
        <w:rPr>
          <w:sz w:val="28"/>
          <w:szCs w:val="28"/>
        </w:rPr>
      </w:pPr>
    </w:p>
    <w:p w:rsidR="00F5081A" w:rsidRDefault="00F5081A" w:rsidP="00D41A1B">
      <w:pPr>
        <w:tabs>
          <w:tab w:val="left" w:pos="3390"/>
        </w:tabs>
        <w:rPr>
          <w:sz w:val="28"/>
          <w:szCs w:val="28"/>
        </w:rPr>
      </w:pPr>
    </w:p>
    <w:p w:rsidR="00F5081A" w:rsidRDefault="00F5081A" w:rsidP="00D41A1B">
      <w:pPr>
        <w:tabs>
          <w:tab w:val="left" w:pos="3390"/>
        </w:tabs>
        <w:rPr>
          <w:sz w:val="28"/>
          <w:szCs w:val="28"/>
        </w:rPr>
      </w:pPr>
    </w:p>
    <w:p w:rsidR="00F5081A" w:rsidRDefault="00F5081A" w:rsidP="00D41A1B">
      <w:pPr>
        <w:tabs>
          <w:tab w:val="left" w:pos="3390"/>
        </w:tabs>
        <w:rPr>
          <w:sz w:val="28"/>
          <w:szCs w:val="28"/>
        </w:rPr>
      </w:pPr>
    </w:p>
    <w:p w:rsidR="00F5081A" w:rsidRDefault="00F5081A" w:rsidP="00D41A1B">
      <w:pPr>
        <w:tabs>
          <w:tab w:val="left" w:pos="3390"/>
        </w:tabs>
        <w:rPr>
          <w:sz w:val="28"/>
          <w:szCs w:val="28"/>
        </w:rPr>
      </w:pPr>
    </w:p>
    <w:p w:rsidR="00F5081A" w:rsidRDefault="00F5081A" w:rsidP="00D41A1B">
      <w:pPr>
        <w:tabs>
          <w:tab w:val="left" w:pos="3390"/>
        </w:tabs>
        <w:rPr>
          <w:sz w:val="28"/>
          <w:szCs w:val="28"/>
        </w:rPr>
      </w:pPr>
    </w:p>
    <w:p w:rsidR="00F5081A" w:rsidRDefault="00F5081A" w:rsidP="00D41A1B">
      <w:pPr>
        <w:tabs>
          <w:tab w:val="left" w:pos="3390"/>
        </w:tabs>
        <w:rPr>
          <w:sz w:val="28"/>
          <w:szCs w:val="28"/>
        </w:rPr>
      </w:pPr>
    </w:p>
    <w:p w:rsidR="00F5081A" w:rsidRDefault="00F5081A" w:rsidP="00D41A1B">
      <w:pPr>
        <w:tabs>
          <w:tab w:val="left" w:pos="3390"/>
        </w:tabs>
        <w:rPr>
          <w:sz w:val="28"/>
          <w:szCs w:val="28"/>
        </w:rPr>
      </w:pPr>
    </w:p>
    <w:p w:rsidR="00F5081A" w:rsidRDefault="00F5081A" w:rsidP="00D41A1B">
      <w:pPr>
        <w:tabs>
          <w:tab w:val="left" w:pos="3390"/>
        </w:tabs>
        <w:rPr>
          <w:sz w:val="28"/>
          <w:szCs w:val="28"/>
        </w:rPr>
      </w:pPr>
    </w:p>
    <w:p w:rsidR="00F5081A" w:rsidRDefault="00F5081A" w:rsidP="00D41A1B">
      <w:pPr>
        <w:tabs>
          <w:tab w:val="left" w:pos="3390"/>
        </w:tabs>
        <w:rPr>
          <w:sz w:val="28"/>
          <w:szCs w:val="28"/>
        </w:rPr>
      </w:pPr>
    </w:p>
    <w:p w:rsidR="00F5081A" w:rsidRDefault="00F5081A" w:rsidP="00D41A1B">
      <w:pPr>
        <w:tabs>
          <w:tab w:val="left" w:pos="3390"/>
        </w:tabs>
        <w:rPr>
          <w:sz w:val="28"/>
          <w:szCs w:val="28"/>
        </w:rPr>
      </w:pPr>
    </w:p>
    <w:p w:rsidR="00F5081A" w:rsidRDefault="00F5081A" w:rsidP="00D41A1B">
      <w:pPr>
        <w:tabs>
          <w:tab w:val="left" w:pos="3390"/>
        </w:tabs>
        <w:rPr>
          <w:sz w:val="28"/>
          <w:szCs w:val="28"/>
        </w:rPr>
      </w:pPr>
    </w:p>
    <w:p w:rsidR="00F5081A" w:rsidRDefault="00F5081A" w:rsidP="00D41A1B">
      <w:pPr>
        <w:tabs>
          <w:tab w:val="left" w:pos="3390"/>
        </w:tabs>
        <w:rPr>
          <w:sz w:val="28"/>
          <w:szCs w:val="28"/>
        </w:rPr>
      </w:pPr>
    </w:p>
    <w:p w:rsidR="00F5081A" w:rsidRDefault="00F5081A" w:rsidP="00D41A1B">
      <w:pPr>
        <w:tabs>
          <w:tab w:val="left" w:pos="3390"/>
        </w:tabs>
        <w:rPr>
          <w:sz w:val="28"/>
          <w:szCs w:val="28"/>
        </w:rPr>
      </w:pPr>
    </w:p>
    <w:p w:rsidR="00F5081A" w:rsidRDefault="00F5081A" w:rsidP="00D41A1B">
      <w:pPr>
        <w:tabs>
          <w:tab w:val="left" w:pos="3390"/>
        </w:tabs>
        <w:rPr>
          <w:sz w:val="28"/>
          <w:szCs w:val="28"/>
        </w:rPr>
      </w:pPr>
    </w:p>
    <w:p w:rsidR="00F5081A" w:rsidRDefault="00F5081A" w:rsidP="00D41A1B">
      <w:pPr>
        <w:tabs>
          <w:tab w:val="left" w:pos="3390"/>
        </w:tabs>
        <w:rPr>
          <w:sz w:val="28"/>
          <w:szCs w:val="28"/>
        </w:rPr>
      </w:pPr>
    </w:p>
    <w:p w:rsidR="00F5081A" w:rsidRDefault="00F5081A" w:rsidP="00D41A1B">
      <w:pPr>
        <w:tabs>
          <w:tab w:val="left" w:pos="3390"/>
        </w:tabs>
        <w:rPr>
          <w:sz w:val="28"/>
          <w:szCs w:val="28"/>
        </w:rPr>
      </w:pPr>
    </w:p>
    <w:p w:rsidR="00F5081A" w:rsidRDefault="00F5081A" w:rsidP="00D41A1B">
      <w:pPr>
        <w:tabs>
          <w:tab w:val="left" w:pos="3390"/>
        </w:tabs>
        <w:rPr>
          <w:sz w:val="28"/>
          <w:szCs w:val="28"/>
        </w:rPr>
      </w:pPr>
    </w:p>
    <w:p w:rsidR="00F5081A" w:rsidRDefault="00F5081A" w:rsidP="00D41A1B">
      <w:pPr>
        <w:tabs>
          <w:tab w:val="left" w:pos="3390"/>
        </w:tabs>
        <w:rPr>
          <w:sz w:val="28"/>
          <w:szCs w:val="28"/>
        </w:rPr>
      </w:pPr>
    </w:p>
    <w:p w:rsidR="00F5081A" w:rsidRDefault="00F5081A" w:rsidP="00D41A1B">
      <w:pPr>
        <w:tabs>
          <w:tab w:val="left" w:pos="3390"/>
        </w:tabs>
        <w:rPr>
          <w:sz w:val="28"/>
          <w:szCs w:val="28"/>
        </w:rPr>
      </w:pPr>
    </w:p>
    <w:p w:rsidR="00F5081A" w:rsidRDefault="00F5081A" w:rsidP="00D41A1B">
      <w:pPr>
        <w:tabs>
          <w:tab w:val="left" w:pos="3390"/>
        </w:tabs>
        <w:rPr>
          <w:sz w:val="28"/>
          <w:szCs w:val="28"/>
        </w:rPr>
      </w:pPr>
    </w:p>
    <w:p w:rsidR="00F5081A" w:rsidRDefault="00F5081A" w:rsidP="00D41A1B">
      <w:pPr>
        <w:tabs>
          <w:tab w:val="left" w:pos="3390"/>
        </w:tabs>
        <w:rPr>
          <w:sz w:val="28"/>
          <w:szCs w:val="28"/>
        </w:rPr>
      </w:pPr>
    </w:p>
    <w:p w:rsidR="00F5081A" w:rsidRDefault="00F5081A" w:rsidP="00E23DAC">
      <w:pPr>
        <w:tabs>
          <w:tab w:val="left" w:pos="339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ПРИЛОЖЕНИЕ</w:t>
      </w:r>
    </w:p>
    <w:p w:rsidR="00F5081A" w:rsidRDefault="00F5081A" w:rsidP="00E23DAC">
      <w:pPr>
        <w:tabs>
          <w:tab w:val="left" w:pos="3390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решению 6 сессии </w:t>
      </w:r>
      <w:r>
        <w:rPr>
          <w:sz w:val="28"/>
          <w:szCs w:val="28"/>
          <w:lang w:val="en-US"/>
        </w:rPr>
        <w:t>VI</w:t>
      </w:r>
      <w:r>
        <w:rPr>
          <w:sz w:val="28"/>
          <w:szCs w:val="28"/>
        </w:rPr>
        <w:t xml:space="preserve"> созыва</w:t>
      </w:r>
    </w:p>
    <w:p w:rsidR="00F5081A" w:rsidRDefault="00F5081A" w:rsidP="00E23DAC">
      <w:pPr>
        <w:tabs>
          <w:tab w:val="left" w:pos="3390"/>
        </w:tabs>
        <w:jc w:val="right"/>
        <w:rPr>
          <w:sz w:val="28"/>
          <w:szCs w:val="28"/>
        </w:rPr>
      </w:pPr>
      <w:r>
        <w:rPr>
          <w:sz w:val="28"/>
          <w:szCs w:val="28"/>
        </w:rPr>
        <w:t>Совета муниципального образования</w:t>
      </w:r>
    </w:p>
    <w:p w:rsidR="00F5081A" w:rsidRDefault="00F5081A" w:rsidP="00E23DAC">
      <w:pPr>
        <w:tabs>
          <w:tab w:val="left" w:pos="339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Гулькевичский район</w:t>
      </w:r>
    </w:p>
    <w:p w:rsidR="00F5081A" w:rsidRDefault="00F5081A" w:rsidP="00E23DAC">
      <w:pPr>
        <w:tabs>
          <w:tab w:val="left" w:pos="339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от 25.12.2015 г. № 11</w:t>
      </w:r>
    </w:p>
    <w:p w:rsidR="00F5081A" w:rsidRDefault="00F5081A" w:rsidP="005A5C8B">
      <w:pPr>
        <w:tabs>
          <w:tab w:val="left" w:pos="3390"/>
        </w:tabs>
        <w:rPr>
          <w:sz w:val="28"/>
          <w:szCs w:val="28"/>
        </w:rPr>
      </w:pPr>
    </w:p>
    <w:p w:rsidR="00F5081A" w:rsidRPr="00B17297" w:rsidRDefault="00F5081A" w:rsidP="00E23DAC">
      <w:pPr>
        <w:tabs>
          <w:tab w:val="left" w:pos="3390"/>
        </w:tabs>
        <w:jc w:val="center"/>
        <w:rPr>
          <w:b/>
          <w:sz w:val="28"/>
          <w:szCs w:val="28"/>
        </w:rPr>
      </w:pPr>
      <w:r w:rsidRPr="00B17297">
        <w:rPr>
          <w:b/>
          <w:sz w:val="28"/>
          <w:szCs w:val="28"/>
        </w:rPr>
        <w:t>Размеры межбюджетных трансфертов предоставляемых из бюджетов поселений Гулькевичского района в бюджет муниципального образования Гулькевичский район в связи с передачей муниципальному образованию Гулькевичский район полномочий по осуществлению муниципального земельного контроля в границах поселений,</w:t>
      </w:r>
      <w:r w:rsidRPr="00B1729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за счет межбюджетных трансфертов, предоставляемых из бюджетов этих поселений в бюджет муниципального образования Гулькевичский район на 2016 год</w:t>
      </w:r>
    </w:p>
    <w:p w:rsidR="00F5081A" w:rsidRPr="00B17297" w:rsidRDefault="00F5081A" w:rsidP="00E23DAC">
      <w:pPr>
        <w:tabs>
          <w:tab w:val="left" w:pos="3390"/>
        </w:tabs>
        <w:jc w:val="center"/>
        <w:rPr>
          <w:b/>
          <w:sz w:val="28"/>
          <w:szCs w:val="28"/>
        </w:rPr>
      </w:pPr>
    </w:p>
    <w:tbl>
      <w:tblPr>
        <w:tblW w:w="9945" w:type="dxa"/>
        <w:tblInd w:w="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30"/>
        <w:gridCol w:w="5070"/>
        <w:gridCol w:w="4245"/>
      </w:tblGrid>
      <w:tr w:rsidR="00F5081A" w:rsidTr="00270DE6">
        <w:trPr>
          <w:trHeight w:val="985"/>
        </w:trPr>
        <w:tc>
          <w:tcPr>
            <w:tcW w:w="630" w:type="dxa"/>
          </w:tcPr>
          <w:p w:rsidR="00F5081A" w:rsidRDefault="00F5081A" w:rsidP="00270DE6">
            <w:pPr>
              <w:tabs>
                <w:tab w:val="left" w:pos="339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5070" w:type="dxa"/>
          </w:tcPr>
          <w:p w:rsidR="00F5081A" w:rsidRDefault="00F5081A" w:rsidP="00270DE6">
            <w:pPr>
              <w:tabs>
                <w:tab w:val="left" w:pos="339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поселений</w:t>
            </w:r>
          </w:p>
        </w:tc>
        <w:tc>
          <w:tcPr>
            <w:tcW w:w="4245" w:type="dxa"/>
          </w:tcPr>
          <w:p w:rsidR="00F5081A" w:rsidRDefault="00F5081A" w:rsidP="00270DE6">
            <w:pPr>
              <w:tabs>
                <w:tab w:val="left" w:pos="339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муниципального земельного контроля в границах поселений (рублей)</w:t>
            </w:r>
          </w:p>
        </w:tc>
      </w:tr>
      <w:tr w:rsidR="00F5081A" w:rsidTr="00270DE6">
        <w:trPr>
          <w:trHeight w:val="464"/>
        </w:trPr>
        <w:tc>
          <w:tcPr>
            <w:tcW w:w="630" w:type="dxa"/>
          </w:tcPr>
          <w:p w:rsidR="00F5081A" w:rsidRDefault="00F5081A" w:rsidP="00270DE6">
            <w:pPr>
              <w:tabs>
                <w:tab w:val="left" w:pos="339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070" w:type="dxa"/>
          </w:tcPr>
          <w:p w:rsidR="00F5081A" w:rsidRDefault="00F5081A" w:rsidP="00270DE6">
            <w:pPr>
              <w:tabs>
                <w:tab w:val="left" w:pos="339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Гулькевичское городское поселение</w:t>
            </w:r>
          </w:p>
        </w:tc>
        <w:tc>
          <w:tcPr>
            <w:tcW w:w="4245" w:type="dxa"/>
          </w:tcPr>
          <w:p w:rsidR="00F5081A" w:rsidRDefault="00F5081A" w:rsidP="00270DE6">
            <w:pPr>
              <w:tabs>
                <w:tab w:val="left" w:pos="339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424935</w:t>
            </w:r>
          </w:p>
        </w:tc>
      </w:tr>
      <w:tr w:rsidR="00F5081A" w:rsidTr="00270DE6">
        <w:trPr>
          <w:trHeight w:val="428"/>
        </w:trPr>
        <w:tc>
          <w:tcPr>
            <w:tcW w:w="630" w:type="dxa"/>
          </w:tcPr>
          <w:p w:rsidR="00F5081A" w:rsidRDefault="00F5081A" w:rsidP="00270DE6">
            <w:pPr>
              <w:tabs>
                <w:tab w:val="left" w:pos="339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070" w:type="dxa"/>
          </w:tcPr>
          <w:p w:rsidR="00F5081A" w:rsidRDefault="00F5081A" w:rsidP="00270DE6">
            <w:pPr>
              <w:tabs>
                <w:tab w:val="left" w:pos="339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Гирейское городское поселение</w:t>
            </w:r>
          </w:p>
        </w:tc>
        <w:tc>
          <w:tcPr>
            <w:tcW w:w="4245" w:type="dxa"/>
          </w:tcPr>
          <w:p w:rsidR="00F5081A" w:rsidRDefault="00F5081A" w:rsidP="00270DE6">
            <w:pPr>
              <w:tabs>
                <w:tab w:val="left" w:pos="339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73314</w:t>
            </w:r>
          </w:p>
        </w:tc>
      </w:tr>
      <w:tr w:rsidR="00F5081A" w:rsidTr="00270DE6">
        <w:trPr>
          <w:trHeight w:val="393"/>
        </w:trPr>
        <w:tc>
          <w:tcPr>
            <w:tcW w:w="630" w:type="dxa"/>
          </w:tcPr>
          <w:p w:rsidR="00F5081A" w:rsidRDefault="00F5081A" w:rsidP="00270DE6">
            <w:pPr>
              <w:tabs>
                <w:tab w:val="left" w:pos="339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070" w:type="dxa"/>
          </w:tcPr>
          <w:p w:rsidR="00F5081A" w:rsidRDefault="00F5081A" w:rsidP="00270DE6">
            <w:pPr>
              <w:tabs>
                <w:tab w:val="left" w:pos="339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Красносельское городское поселение</w:t>
            </w:r>
          </w:p>
        </w:tc>
        <w:tc>
          <w:tcPr>
            <w:tcW w:w="4245" w:type="dxa"/>
          </w:tcPr>
          <w:p w:rsidR="00F5081A" w:rsidRDefault="00F5081A" w:rsidP="00270DE6">
            <w:pPr>
              <w:tabs>
                <w:tab w:val="left" w:pos="339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84639</w:t>
            </w:r>
          </w:p>
        </w:tc>
      </w:tr>
      <w:tr w:rsidR="00F5081A" w:rsidTr="00270DE6">
        <w:trPr>
          <w:trHeight w:val="413"/>
        </w:trPr>
        <w:tc>
          <w:tcPr>
            <w:tcW w:w="630" w:type="dxa"/>
          </w:tcPr>
          <w:p w:rsidR="00F5081A" w:rsidRDefault="00F5081A" w:rsidP="00270DE6">
            <w:pPr>
              <w:tabs>
                <w:tab w:val="left" w:pos="339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070" w:type="dxa"/>
          </w:tcPr>
          <w:p w:rsidR="00F5081A" w:rsidRDefault="00F5081A" w:rsidP="00270DE6">
            <w:pPr>
              <w:tabs>
                <w:tab w:val="left" w:pos="339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Сельское поселение Венцы-Заря</w:t>
            </w:r>
          </w:p>
        </w:tc>
        <w:tc>
          <w:tcPr>
            <w:tcW w:w="4245" w:type="dxa"/>
          </w:tcPr>
          <w:p w:rsidR="00F5081A" w:rsidRDefault="00F5081A" w:rsidP="00270DE6">
            <w:pPr>
              <w:tabs>
                <w:tab w:val="left" w:pos="339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73711</w:t>
            </w:r>
          </w:p>
        </w:tc>
      </w:tr>
      <w:tr w:rsidR="00F5081A" w:rsidTr="00270DE6">
        <w:trPr>
          <w:trHeight w:val="418"/>
        </w:trPr>
        <w:tc>
          <w:tcPr>
            <w:tcW w:w="630" w:type="dxa"/>
          </w:tcPr>
          <w:p w:rsidR="00F5081A" w:rsidRDefault="00F5081A" w:rsidP="00270DE6">
            <w:pPr>
              <w:tabs>
                <w:tab w:val="left" w:pos="339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070" w:type="dxa"/>
          </w:tcPr>
          <w:p w:rsidR="00F5081A" w:rsidRDefault="00F5081A" w:rsidP="00270DE6">
            <w:pPr>
              <w:tabs>
                <w:tab w:val="left" w:pos="339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Комсомольское сельское поселение</w:t>
            </w:r>
          </w:p>
        </w:tc>
        <w:tc>
          <w:tcPr>
            <w:tcW w:w="4245" w:type="dxa"/>
          </w:tcPr>
          <w:p w:rsidR="00F5081A" w:rsidRDefault="00F5081A" w:rsidP="00270DE6">
            <w:pPr>
              <w:tabs>
                <w:tab w:val="left" w:pos="339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30290</w:t>
            </w:r>
          </w:p>
        </w:tc>
      </w:tr>
      <w:tr w:rsidR="00F5081A" w:rsidTr="00270DE6">
        <w:trPr>
          <w:trHeight w:val="424"/>
        </w:trPr>
        <w:tc>
          <w:tcPr>
            <w:tcW w:w="630" w:type="dxa"/>
          </w:tcPr>
          <w:p w:rsidR="00F5081A" w:rsidRDefault="00F5081A" w:rsidP="00270DE6">
            <w:pPr>
              <w:tabs>
                <w:tab w:val="left" w:pos="339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070" w:type="dxa"/>
          </w:tcPr>
          <w:p w:rsidR="00F5081A" w:rsidRDefault="00F5081A" w:rsidP="00270DE6">
            <w:pPr>
              <w:tabs>
                <w:tab w:val="left" w:pos="339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Сельское поселение Кубань</w:t>
            </w:r>
          </w:p>
        </w:tc>
        <w:tc>
          <w:tcPr>
            <w:tcW w:w="4245" w:type="dxa"/>
          </w:tcPr>
          <w:p w:rsidR="00F5081A" w:rsidRDefault="00F5081A" w:rsidP="00270DE6">
            <w:pPr>
              <w:tabs>
                <w:tab w:val="left" w:pos="339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68661</w:t>
            </w:r>
          </w:p>
        </w:tc>
      </w:tr>
      <w:tr w:rsidR="00F5081A" w:rsidTr="00B17297">
        <w:trPr>
          <w:trHeight w:val="398"/>
        </w:trPr>
        <w:tc>
          <w:tcPr>
            <w:tcW w:w="630" w:type="dxa"/>
          </w:tcPr>
          <w:p w:rsidR="00F5081A" w:rsidRDefault="00F5081A" w:rsidP="00270DE6">
            <w:pPr>
              <w:tabs>
                <w:tab w:val="left" w:pos="339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  <w:p w:rsidR="00F5081A" w:rsidRDefault="00F5081A" w:rsidP="00270DE6">
            <w:pPr>
              <w:tabs>
                <w:tab w:val="left" w:pos="339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5070" w:type="dxa"/>
          </w:tcPr>
          <w:p w:rsidR="00F5081A" w:rsidRDefault="00F5081A" w:rsidP="00270DE6">
            <w:pPr>
              <w:tabs>
                <w:tab w:val="left" w:pos="339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Николенское сельское поселение</w:t>
            </w:r>
          </w:p>
        </w:tc>
        <w:tc>
          <w:tcPr>
            <w:tcW w:w="4245" w:type="dxa"/>
          </w:tcPr>
          <w:p w:rsidR="00F5081A" w:rsidRDefault="00F5081A" w:rsidP="00270DE6">
            <w:pPr>
              <w:tabs>
                <w:tab w:val="left" w:pos="339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31954</w:t>
            </w:r>
          </w:p>
        </w:tc>
      </w:tr>
      <w:tr w:rsidR="00F5081A" w:rsidTr="00270DE6">
        <w:trPr>
          <w:trHeight w:val="555"/>
        </w:trPr>
        <w:tc>
          <w:tcPr>
            <w:tcW w:w="630" w:type="dxa"/>
          </w:tcPr>
          <w:p w:rsidR="00F5081A" w:rsidRDefault="00F5081A" w:rsidP="00270DE6">
            <w:pPr>
              <w:tabs>
                <w:tab w:val="left" w:pos="339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5070" w:type="dxa"/>
          </w:tcPr>
          <w:p w:rsidR="00F5081A" w:rsidRDefault="00F5081A" w:rsidP="00270DE6">
            <w:pPr>
              <w:tabs>
                <w:tab w:val="left" w:pos="339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Новоукраинское сельское поселение</w:t>
            </w:r>
          </w:p>
        </w:tc>
        <w:tc>
          <w:tcPr>
            <w:tcW w:w="4245" w:type="dxa"/>
          </w:tcPr>
          <w:p w:rsidR="00F5081A" w:rsidRDefault="00F5081A" w:rsidP="00270DE6">
            <w:pPr>
              <w:tabs>
                <w:tab w:val="left" w:pos="339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66445</w:t>
            </w:r>
          </w:p>
        </w:tc>
      </w:tr>
      <w:tr w:rsidR="00F5081A" w:rsidTr="00270DE6">
        <w:trPr>
          <w:trHeight w:val="477"/>
        </w:trPr>
        <w:tc>
          <w:tcPr>
            <w:tcW w:w="630" w:type="dxa"/>
          </w:tcPr>
          <w:p w:rsidR="00F5081A" w:rsidRDefault="00F5081A" w:rsidP="00270DE6">
            <w:pPr>
              <w:tabs>
                <w:tab w:val="left" w:pos="339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5070" w:type="dxa"/>
          </w:tcPr>
          <w:p w:rsidR="00F5081A" w:rsidRDefault="00F5081A" w:rsidP="00270DE6">
            <w:pPr>
              <w:tabs>
                <w:tab w:val="left" w:pos="339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Отрадо-Кубанское  сельское поселение</w:t>
            </w:r>
          </w:p>
        </w:tc>
        <w:tc>
          <w:tcPr>
            <w:tcW w:w="4245" w:type="dxa"/>
          </w:tcPr>
          <w:p w:rsidR="00F5081A" w:rsidRDefault="00F5081A" w:rsidP="00270DE6">
            <w:pPr>
              <w:tabs>
                <w:tab w:val="left" w:pos="339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52695</w:t>
            </w:r>
          </w:p>
        </w:tc>
      </w:tr>
      <w:tr w:rsidR="00F5081A" w:rsidTr="00270DE6">
        <w:trPr>
          <w:trHeight w:val="525"/>
        </w:trPr>
        <w:tc>
          <w:tcPr>
            <w:tcW w:w="630" w:type="dxa"/>
          </w:tcPr>
          <w:p w:rsidR="00F5081A" w:rsidRDefault="00F5081A" w:rsidP="00270DE6">
            <w:pPr>
              <w:tabs>
                <w:tab w:val="left" w:pos="339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070" w:type="dxa"/>
          </w:tcPr>
          <w:p w:rsidR="00F5081A" w:rsidRDefault="00F5081A" w:rsidP="00270DE6">
            <w:pPr>
              <w:tabs>
                <w:tab w:val="left" w:pos="339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Отрадо-Ольгинское  сельское поселение</w:t>
            </w:r>
          </w:p>
        </w:tc>
        <w:tc>
          <w:tcPr>
            <w:tcW w:w="4245" w:type="dxa"/>
          </w:tcPr>
          <w:p w:rsidR="00F5081A" w:rsidRDefault="00F5081A" w:rsidP="00270DE6">
            <w:pPr>
              <w:tabs>
                <w:tab w:val="left" w:pos="339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57117</w:t>
            </w:r>
          </w:p>
        </w:tc>
      </w:tr>
      <w:tr w:rsidR="00F5081A" w:rsidTr="00270DE6">
        <w:trPr>
          <w:trHeight w:val="510"/>
        </w:trPr>
        <w:tc>
          <w:tcPr>
            <w:tcW w:w="630" w:type="dxa"/>
          </w:tcPr>
          <w:p w:rsidR="00F5081A" w:rsidRDefault="00F5081A" w:rsidP="00270DE6">
            <w:pPr>
              <w:tabs>
                <w:tab w:val="left" w:pos="339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070" w:type="dxa"/>
          </w:tcPr>
          <w:p w:rsidR="00F5081A" w:rsidRDefault="00F5081A" w:rsidP="00270DE6">
            <w:pPr>
              <w:tabs>
                <w:tab w:val="left" w:pos="339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Пушкинское сельское поселение</w:t>
            </w:r>
          </w:p>
        </w:tc>
        <w:tc>
          <w:tcPr>
            <w:tcW w:w="4245" w:type="dxa"/>
          </w:tcPr>
          <w:p w:rsidR="00F5081A" w:rsidRDefault="00F5081A" w:rsidP="00270DE6">
            <w:pPr>
              <w:tabs>
                <w:tab w:val="left" w:pos="339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25890</w:t>
            </w:r>
          </w:p>
        </w:tc>
      </w:tr>
      <w:tr w:rsidR="00F5081A" w:rsidTr="00270DE6">
        <w:trPr>
          <w:trHeight w:val="465"/>
        </w:trPr>
        <w:tc>
          <w:tcPr>
            <w:tcW w:w="630" w:type="dxa"/>
          </w:tcPr>
          <w:p w:rsidR="00F5081A" w:rsidRDefault="00F5081A" w:rsidP="00270DE6">
            <w:pPr>
              <w:tabs>
                <w:tab w:val="left" w:pos="339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070" w:type="dxa"/>
          </w:tcPr>
          <w:p w:rsidR="00F5081A" w:rsidRDefault="00F5081A" w:rsidP="00270DE6">
            <w:pPr>
              <w:tabs>
                <w:tab w:val="left" w:pos="339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Скобелевское сельское поселение</w:t>
            </w:r>
          </w:p>
        </w:tc>
        <w:tc>
          <w:tcPr>
            <w:tcW w:w="4245" w:type="dxa"/>
          </w:tcPr>
          <w:p w:rsidR="00F5081A" w:rsidRDefault="00F5081A" w:rsidP="00270DE6">
            <w:pPr>
              <w:tabs>
                <w:tab w:val="left" w:pos="339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17775</w:t>
            </w:r>
          </w:p>
        </w:tc>
      </w:tr>
      <w:tr w:rsidR="00F5081A" w:rsidTr="00270DE6">
        <w:trPr>
          <w:trHeight w:val="435"/>
        </w:trPr>
        <w:tc>
          <w:tcPr>
            <w:tcW w:w="630" w:type="dxa"/>
          </w:tcPr>
          <w:p w:rsidR="00F5081A" w:rsidRDefault="00F5081A" w:rsidP="00270DE6">
            <w:pPr>
              <w:tabs>
                <w:tab w:val="left" w:pos="339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070" w:type="dxa"/>
          </w:tcPr>
          <w:p w:rsidR="00F5081A" w:rsidRDefault="00F5081A" w:rsidP="00270DE6">
            <w:pPr>
              <w:tabs>
                <w:tab w:val="left" w:pos="339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Соколовское сельское поселение</w:t>
            </w:r>
          </w:p>
        </w:tc>
        <w:tc>
          <w:tcPr>
            <w:tcW w:w="4245" w:type="dxa"/>
          </w:tcPr>
          <w:p w:rsidR="00F5081A" w:rsidRDefault="00F5081A" w:rsidP="00270DE6">
            <w:pPr>
              <w:tabs>
                <w:tab w:val="left" w:pos="339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51824</w:t>
            </w:r>
          </w:p>
        </w:tc>
      </w:tr>
      <w:tr w:rsidR="00F5081A" w:rsidTr="00270DE6">
        <w:trPr>
          <w:trHeight w:val="499"/>
        </w:trPr>
        <w:tc>
          <w:tcPr>
            <w:tcW w:w="630" w:type="dxa"/>
          </w:tcPr>
          <w:p w:rsidR="00F5081A" w:rsidRDefault="00F5081A" w:rsidP="00270DE6">
            <w:pPr>
              <w:tabs>
                <w:tab w:val="left" w:pos="339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5070" w:type="dxa"/>
          </w:tcPr>
          <w:p w:rsidR="00F5081A" w:rsidRDefault="00F5081A" w:rsidP="00270DE6">
            <w:r>
              <w:rPr>
                <w:sz w:val="28"/>
                <w:szCs w:val="28"/>
              </w:rPr>
              <w:t>Сельское поселение Союз4-х хуторов</w:t>
            </w:r>
          </w:p>
        </w:tc>
        <w:tc>
          <w:tcPr>
            <w:tcW w:w="4245" w:type="dxa"/>
          </w:tcPr>
          <w:p w:rsidR="00F5081A" w:rsidRPr="005A5C8B" w:rsidRDefault="00F5081A" w:rsidP="00270D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13099</w:t>
            </w:r>
          </w:p>
        </w:tc>
      </w:tr>
      <w:tr w:rsidR="00F5081A" w:rsidTr="00270DE6">
        <w:trPr>
          <w:trHeight w:val="451"/>
        </w:trPr>
        <w:tc>
          <w:tcPr>
            <w:tcW w:w="630" w:type="dxa"/>
          </w:tcPr>
          <w:p w:rsidR="00F5081A" w:rsidRDefault="00F5081A" w:rsidP="00270DE6">
            <w:pPr>
              <w:tabs>
                <w:tab w:val="left" w:pos="339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5070" w:type="dxa"/>
          </w:tcPr>
          <w:p w:rsidR="00F5081A" w:rsidRDefault="00F5081A" w:rsidP="00270DE6">
            <w:pPr>
              <w:jc w:val="center"/>
            </w:pPr>
            <w:r>
              <w:rPr>
                <w:sz w:val="28"/>
                <w:szCs w:val="28"/>
              </w:rPr>
              <w:t>Тысячное сельское поселение</w:t>
            </w:r>
          </w:p>
        </w:tc>
        <w:tc>
          <w:tcPr>
            <w:tcW w:w="4245" w:type="dxa"/>
          </w:tcPr>
          <w:p w:rsidR="00F5081A" w:rsidRPr="005A5C8B" w:rsidRDefault="00F5081A" w:rsidP="00270D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22836</w:t>
            </w:r>
          </w:p>
        </w:tc>
      </w:tr>
      <w:tr w:rsidR="00F5081A" w:rsidTr="00270DE6">
        <w:trPr>
          <w:trHeight w:val="450"/>
        </w:trPr>
        <w:tc>
          <w:tcPr>
            <w:tcW w:w="5700" w:type="dxa"/>
            <w:gridSpan w:val="2"/>
          </w:tcPr>
          <w:p w:rsidR="00F5081A" w:rsidRDefault="00F5081A" w:rsidP="00270DE6">
            <w:pPr>
              <w:tabs>
                <w:tab w:val="left" w:pos="339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Итого:</w:t>
            </w:r>
          </w:p>
        </w:tc>
        <w:tc>
          <w:tcPr>
            <w:tcW w:w="4245" w:type="dxa"/>
          </w:tcPr>
          <w:p w:rsidR="00F5081A" w:rsidRDefault="00F5081A" w:rsidP="00270DE6">
            <w:pPr>
              <w:tabs>
                <w:tab w:val="left" w:pos="339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1095185</w:t>
            </w:r>
          </w:p>
        </w:tc>
      </w:tr>
    </w:tbl>
    <w:p w:rsidR="00F5081A" w:rsidRDefault="00F5081A" w:rsidP="00696ADE">
      <w:pPr>
        <w:tabs>
          <w:tab w:val="left" w:pos="3390"/>
        </w:tabs>
        <w:rPr>
          <w:sz w:val="28"/>
          <w:szCs w:val="28"/>
        </w:rPr>
      </w:pPr>
    </w:p>
    <w:p w:rsidR="00F5081A" w:rsidRDefault="00F5081A" w:rsidP="00696ADE">
      <w:pPr>
        <w:tabs>
          <w:tab w:val="left" w:pos="3390"/>
        </w:tabs>
        <w:rPr>
          <w:sz w:val="28"/>
          <w:szCs w:val="28"/>
        </w:rPr>
      </w:pPr>
      <w:r>
        <w:rPr>
          <w:sz w:val="28"/>
          <w:szCs w:val="28"/>
        </w:rPr>
        <w:t xml:space="preserve">Начальник управления </w:t>
      </w:r>
    </w:p>
    <w:p w:rsidR="00F5081A" w:rsidRDefault="00F5081A" w:rsidP="00696ADE">
      <w:pPr>
        <w:tabs>
          <w:tab w:val="left" w:pos="3390"/>
        </w:tabs>
        <w:rPr>
          <w:sz w:val="28"/>
          <w:szCs w:val="28"/>
        </w:rPr>
      </w:pPr>
      <w:r>
        <w:rPr>
          <w:sz w:val="28"/>
          <w:szCs w:val="28"/>
        </w:rPr>
        <w:t>имущественных отношений</w:t>
      </w:r>
    </w:p>
    <w:p w:rsidR="00F5081A" w:rsidRDefault="00F5081A" w:rsidP="00696ADE">
      <w:pPr>
        <w:tabs>
          <w:tab w:val="left" w:pos="3390"/>
        </w:tabs>
        <w:rPr>
          <w:sz w:val="28"/>
          <w:szCs w:val="28"/>
        </w:rPr>
      </w:pPr>
      <w:r>
        <w:rPr>
          <w:sz w:val="28"/>
          <w:szCs w:val="28"/>
        </w:rPr>
        <w:t xml:space="preserve">администрации муниципального образования </w:t>
      </w:r>
    </w:p>
    <w:p w:rsidR="00F5081A" w:rsidRDefault="00F5081A" w:rsidP="00696ADE">
      <w:pPr>
        <w:tabs>
          <w:tab w:val="left" w:pos="3390"/>
        </w:tabs>
        <w:rPr>
          <w:sz w:val="28"/>
          <w:szCs w:val="28"/>
        </w:rPr>
      </w:pPr>
      <w:r>
        <w:rPr>
          <w:sz w:val="28"/>
          <w:szCs w:val="28"/>
        </w:rPr>
        <w:t>Гулькевичский район                                                                           М.А.Каламбет</w:t>
      </w:r>
    </w:p>
    <w:p w:rsidR="00F5081A" w:rsidRDefault="00F5081A" w:rsidP="00696ADE">
      <w:pPr>
        <w:tabs>
          <w:tab w:val="left" w:pos="3390"/>
        </w:tabs>
        <w:rPr>
          <w:sz w:val="28"/>
          <w:szCs w:val="28"/>
        </w:rPr>
      </w:pPr>
    </w:p>
    <w:sectPr w:rsidR="00F5081A" w:rsidSect="00B17297">
      <w:pgSz w:w="11906" w:h="16838"/>
      <w:pgMar w:top="899" w:right="707" w:bottom="709" w:left="16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F1360"/>
    <w:rsid w:val="000440DF"/>
    <w:rsid w:val="00047DAB"/>
    <w:rsid w:val="000A55AD"/>
    <w:rsid w:val="000A7EBD"/>
    <w:rsid w:val="000C4CDD"/>
    <w:rsid w:val="000D55F5"/>
    <w:rsid w:val="000F6209"/>
    <w:rsid w:val="00144E33"/>
    <w:rsid w:val="001941BC"/>
    <w:rsid w:val="001A429A"/>
    <w:rsid w:val="001C5039"/>
    <w:rsid w:val="001D02AC"/>
    <w:rsid w:val="001D51EB"/>
    <w:rsid w:val="0020364A"/>
    <w:rsid w:val="00205ED9"/>
    <w:rsid w:val="00255AA1"/>
    <w:rsid w:val="00270DE6"/>
    <w:rsid w:val="00281ADF"/>
    <w:rsid w:val="00282110"/>
    <w:rsid w:val="00282E9C"/>
    <w:rsid w:val="00283D92"/>
    <w:rsid w:val="002866B4"/>
    <w:rsid w:val="00294FF6"/>
    <w:rsid w:val="002B168C"/>
    <w:rsid w:val="002B2B2B"/>
    <w:rsid w:val="002D418A"/>
    <w:rsid w:val="0032176C"/>
    <w:rsid w:val="003338FF"/>
    <w:rsid w:val="00341387"/>
    <w:rsid w:val="0035780A"/>
    <w:rsid w:val="00360863"/>
    <w:rsid w:val="00362C6D"/>
    <w:rsid w:val="003753CA"/>
    <w:rsid w:val="004072CF"/>
    <w:rsid w:val="00456616"/>
    <w:rsid w:val="00473FE5"/>
    <w:rsid w:val="00480949"/>
    <w:rsid w:val="004837C2"/>
    <w:rsid w:val="0052623E"/>
    <w:rsid w:val="00551144"/>
    <w:rsid w:val="005A5C8B"/>
    <w:rsid w:val="005D5B7E"/>
    <w:rsid w:val="00605596"/>
    <w:rsid w:val="0060783E"/>
    <w:rsid w:val="006218CA"/>
    <w:rsid w:val="006272DB"/>
    <w:rsid w:val="006306F9"/>
    <w:rsid w:val="00647228"/>
    <w:rsid w:val="00650D21"/>
    <w:rsid w:val="00696ADE"/>
    <w:rsid w:val="00697645"/>
    <w:rsid w:val="006E2D7F"/>
    <w:rsid w:val="006E7DDE"/>
    <w:rsid w:val="00703422"/>
    <w:rsid w:val="007102DA"/>
    <w:rsid w:val="00724B94"/>
    <w:rsid w:val="00741ADC"/>
    <w:rsid w:val="00784ED5"/>
    <w:rsid w:val="00797731"/>
    <w:rsid w:val="007A5431"/>
    <w:rsid w:val="007B3DF9"/>
    <w:rsid w:val="007E177F"/>
    <w:rsid w:val="007E2EB7"/>
    <w:rsid w:val="00810BBD"/>
    <w:rsid w:val="00813ECC"/>
    <w:rsid w:val="00826A9E"/>
    <w:rsid w:val="008723F1"/>
    <w:rsid w:val="0089026C"/>
    <w:rsid w:val="009328BD"/>
    <w:rsid w:val="00956EE5"/>
    <w:rsid w:val="00972F4E"/>
    <w:rsid w:val="009C1963"/>
    <w:rsid w:val="009E3D3D"/>
    <w:rsid w:val="009F1360"/>
    <w:rsid w:val="009F581B"/>
    <w:rsid w:val="00A0405F"/>
    <w:rsid w:val="00A24A49"/>
    <w:rsid w:val="00A95AC2"/>
    <w:rsid w:val="00AC4742"/>
    <w:rsid w:val="00B17297"/>
    <w:rsid w:val="00B950A7"/>
    <w:rsid w:val="00BF5E79"/>
    <w:rsid w:val="00C22D7B"/>
    <w:rsid w:val="00C24360"/>
    <w:rsid w:val="00C3282F"/>
    <w:rsid w:val="00CB6C38"/>
    <w:rsid w:val="00CD2F6C"/>
    <w:rsid w:val="00CE59B6"/>
    <w:rsid w:val="00D41A1B"/>
    <w:rsid w:val="00D56A8B"/>
    <w:rsid w:val="00D727BC"/>
    <w:rsid w:val="00D83996"/>
    <w:rsid w:val="00DA0195"/>
    <w:rsid w:val="00DA25EE"/>
    <w:rsid w:val="00E23DAC"/>
    <w:rsid w:val="00E51DE9"/>
    <w:rsid w:val="00E63BE8"/>
    <w:rsid w:val="00E8129D"/>
    <w:rsid w:val="00E818B1"/>
    <w:rsid w:val="00E9038B"/>
    <w:rsid w:val="00E9659D"/>
    <w:rsid w:val="00EB0F68"/>
    <w:rsid w:val="00EB78DA"/>
    <w:rsid w:val="00EC4C48"/>
    <w:rsid w:val="00EF5B3F"/>
    <w:rsid w:val="00EF7EFC"/>
    <w:rsid w:val="00F5081A"/>
    <w:rsid w:val="00F9285E"/>
    <w:rsid w:val="00F942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360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2623E"/>
    <w:pPr>
      <w:keepNext/>
      <w:widowControl w:val="0"/>
      <w:shd w:val="clear" w:color="auto" w:fill="FFFFFF"/>
      <w:autoSpaceDE w:val="0"/>
      <w:autoSpaceDN w:val="0"/>
      <w:adjustRightInd w:val="0"/>
      <w:outlineLvl w:val="0"/>
    </w:pPr>
    <w:rPr>
      <w:color w:val="000000"/>
      <w:spacing w:val="3"/>
      <w:sz w:val="27"/>
      <w:szCs w:val="27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rsid w:val="009F136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cs="Times New Roman"/>
      <w:sz w:val="2"/>
    </w:rPr>
  </w:style>
  <w:style w:type="table" w:styleId="TableGrid">
    <w:name w:val="Table Grid"/>
    <w:basedOn w:val="TableNormal"/>
    <w:uiPriority w:val="99"/>
    <w:rsid w:val="00E9038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Знак Знак Знак Знак"/>
    <w:basedOn w:val="Normal"/>
    <w:uiPriority w:val="99"/>
    <w:rsid w:val="00E9038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uiPriority w:val="99"/>
    <w:rsid w:val="00AC4742"/>
    <w:pPr>
      <w:jc w:val="center"/>
    </w:pPr>
    <w:rPr>
      <w:sz w:val="28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AC4742"/>
    <w:rPr>
      <w:rFonts w:cs="Times New Roman"/>
      <w:sz w:val="28"/>
    </w:rPr>
  </w:style>
  <w:style w:type="paragraph" w:customStyle="1" w:styleId="a0">
    <w:name w:val="Прижатый влево"/>
    <w:basedOn w:val="Normal"/>
    <w:next w:val="Normal"/>
    <w:uiPriority w:val="99"/>
    <w:rsid w:val="00AC474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TitleChar">
    <w:name w:val="Title Char"/>
    <w:basedOn w:val="DefaultParagraphFont"/>
    <w:link w:val="Title"/>
    <w:uiPriority w:val="99"/>
    <w:locked/>
    <w:rsid w:val="000F6209"/>
    <w:rPr>
      <w:rFonts w:cs="Times New Roman"/>
      <w:b/>
      <w:bCs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0F6209"/>
    <w:pPr>
      <w:jc w:val="center"/>
    </w:pPr>
    <w:rPr>
      <w:b/>
      <w:bCs/>
      <w:sz w:val="28"/>
      <w:szCs w:val="28"/>
    </w:rPr>
  </w:style>
  <w:style w:type="character" w:customStyle="1" w:styleId="TitleChar1">
    <w:name w:val="Title Char1"/>
    <w:basedOn w:val="DefaultParagraphFont"/>
    <w:link w:val="Title"/>
    <w:uiPriority w:val="99"/>
    <w:locked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">
    <w:name w:val="Название Знак1"/>
    <w:basedOn w:val="DefaultParagraphFont"/>
    <w:link w:val="Title"/>
    <w:uiPriority w:val="99"/>
    <w:locked/>
    <w:rsid w:val="000F6209"/>
    <w:rPr>
      <w:rFonts w:ascii="Cambria" w:hAnsi="Cambria" w:cs="Times New Roman"/>
      <w:color w:val="17365D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7715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5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700</TotalTime>
  <Pages>3</Pages>
  <Words>631</Words>
  <Characters>3598</Characters>
  <Application>Microsoft Office Outlook</Application>
  <DocSecurity>0</DocSecurity>
  <Lines>0</Lines>
  <Paragraphs>0</Paragraphs>
  <ScaleCrop>false</ScaleCrop>
  <Company>Microsoft Corp.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даче согласия администрации муниципального образования Гулькевичский район на заключение соглашений с администрациями городских и сельских поселений Гулькевичского района о передаче муниципальному образованию Гулькевичский район осуществления части пол</dc:title>
  <dc:subject/>
  <dc:creator>Bill Gates</dc:creator>
  <cp:keywords/>
  <dc:description/>
  <cp:lastModifiedBy>PanovaSV</cp:lastModifiedBy>
  <cp:revision>34</cp:revision>
  <cp:lastPrinted>2015-12-24T15:32:00Z</cp:lastPrinted>
  <dcterms:created xsi:type="dcterms:W3CDTF">2014-03-28T12:27:00Z</dcterms:created>
  <dcterms:modified xsi:type="dcterms:W3CDTF">2015-12-28T10:35:00Z</dcterms:modified>
</cp:coreProperties>
</file>